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GRIFFITH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d.1433)</w:t>
      </w: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Sir John(b.ca.1403).</w:t>
      </w: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24-194)</w:t>
      </w: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Feb.1433</w:t>
      </w:r>
      <w:r>
        <w:rPr>
          <w:rFonts w:ascii="Times New Roman" w:hAnsi="Times New Roman" w:cs="Times New Roman"/>
          <w:sz w:val="24"/>
          <w:szCs w:val="24"/>
        </w:rPr>
        <w:tab/>
        <w:t>He died.  (ibid.)</w:t>
      </w: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640" w:rsidRPr="00B96640" w:rsidRDefault="00B9664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B96640" w:rsidRPr="00B966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640" w:rsidRDefault="00B96640" w:rsidP="00E71FC3">
      <w:pPr>
        <w:spacing w:after="0" w:line="240" w:lineRule="auto"/>
      </w:pPr>
      <w:r>
        <w:separator/>
      </w:r>
    </w:p>
  </w:endnote>
  <w:endnote w:type="continuationSeparator" w:id="0">
    <w:p w:rsidR="00B96640" w:rsidRDefault="00B966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640" w:rsidRDefault="00B96640" w:rsidP="00E71FC3">
      <w:pPr>
        <w:spacing w:after="0" w:line="240" w:lineRule="auto"/>
      </w:pPr>
      <w:r>
        <w:separator/>
      </w:r>
    </w:p>
  </w:footnote>
  <w:footnote w:type="continuationSeparator" w:id="0">
    <w:p w:rsidR="00B96640" w:rsidRDefault="00B966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40"/>
    <w:rsid w:val="00AB52E8"/>
    <w:rsid w:val="00B16D3F"/>
    <w:rsid w:val="00B9664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14CDE"/>
  <w15:chartTrackingRefBased/>
  <w15:docId w15:val="{DD0F6185-957E-4F18-83CE-B9635078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2016-05-12T20:46:00Z</dcterms:created>
  <dcterms:modified xsi:type="dcterms:W3CDTF">2016-05-12T20:48:00Z</dcterms:modified>
</cp:coreProperties>
</file>